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DB6721" w14:textId="195FC88A" w:rsidR="003E331B" w:rsidRPr="00E20928" w:rsidRDefault="003E331B" w:rsidP="00E20928">
      <w:pPr>
        <w:pStyle w:val="NoSpacing"/>
      </w:pPr>
      <w:bookmarkStart w:id="0" w:name="_GoBack"/>
      <w:bookmarkEnd w:id="0"/>
      <w:r w:rsidRPr="00E20928">
        <w:t>October Calendar</w:t>
      </w:r>
    </w:p>
    <w:p w14:paraId="43105121" w14:textId="77777777" w:rsidR="003E331B" w:rsidRPr="00E20928" w:rsidRDefault="003E331B" w:rsidP="00E20928">
      <w:pPr>
        <w:pStyle w:val="NoSpacing"/>
      </w:pPr>
      <w:r w:rsidRPr="00E20928">
        <w:t>Bay City Community Center</w:t>
      </w:r>
    </w:p>
    <w:p w14:paraId="64052771" w14:textId="77777777" w:rsidR="003E331B" w:rsidRPr="00E20928" w:rsidRDefault="003E331B" w:rsidP="00E20928">
      <w:pPr>
        <w:pStyle w:val="NoSpacing"/>
      </w:pPr>
      <w:r w:rsidRPr="00E20928">
        <w:t>4500 Beech Street</w:t>
      </w:r>
    </w:p>
    <w:p w14:paraId="34C70CB1" w14:textId="030EFD15" w:rsidR="003E331B" w:rsidRPr="00E20928" w:rsidRDefault="003E331B" w:rsidP="00E20928">
      <w:pPr>
        <w:pStyle w:val="NoSpacing"/>
      </w:pPr>
      <w:r w:rsidRPr="00E20928">
        <w:t>Bay City, CA</w:t>
      </w:r>
      <w:r w:rsidR="004747F5" w:rsidRPr="00E20928">
        <w:t xml:space="preserve"> </w:t>
      </w:r>
      <w:r w:rsidRPr="00E20928">
        <w:t>94566</w:t>
      </w:r>
    </w:p>
    <w:p w14:paraId="533EB8B1" w14:textId="77777777" w:rsidR="003E331B" w:rsidRPr="00E20928" w:rsidRDefault="003E331B" w:rsidP="00E20928">
      <w:pPr>
        <w:pStyle w:val="NoSpacing"/>
      </w:pPr>
      <w:r w:rsidRPr="00E20928">
        <w:t>What’s New</w:t>
      </w:r>
    </w:p>
    <w:p w14:paraId="284048B3" w14:textId="775043A4" w:rsidR="003E331B" w:rsidRPr="00E20928" w:rsidRDefault="003E331B" w:rsidP="00E20928">
      <w:pPr>
        <w:pStyle w:val="NoSpacing"/>
      </w:pPr>
      <w:r w:rsidRPr="00E20928">
        <w:t>Happy October!</w:t>
      </w:r>
      <w:r w:rsidR="004747F5" w:rsidRPr="00E20928">
        <w:t xml:space="preserve"> </w:t>
      </w:r>
      <w:r w:rsidRPr="00E20928">
        <w:t>The fall is a time for new changes, with kids back at school, and the leaves starting to turn from green to yellow and red.</w:t>
      </w:r>
      <w:r w:rsidR="004747F5" w:rsidRPr="00E20928">
        <w:t xml:space="preserve"> </w:t>
      </w:r>
      <w:r w:rsidRPr="00E20928">
        <w:t>So why not try something new at Bay City Community Center?</w:t>
      </w:r>
      <w:r w:rsidR="004747F5" w:rsidRPr="00E20928">
        <w:t xml:space="preserve"> </w:t>
      </w:r>
      <w:r w:rsidRPr="00E20928">
        <w:t>Our fall and winter programs offer opportunities for personal enrichment and community connections.</w:t>
      </w:r>
      <w:r w:rsidR="004747F5" w:rsidRPr="00E20928">
        <w:t xml:space="preserve"> </w:t>
      </w:r>
      <w:r w:rsidRPr="00E20928">
        <w:t xml:space="preserve">We offer classes to help you get healthy, learn new skills, and have fun. </w:t>
      </w:r>
    </w:p>
    <w:p w14:paraId="4531D22B" w14:textId="77777777" w:rsidR="003E331B" w:rsidRPr="00E20928" w:rsidRDefault="003E331B" w:rsidP="00E20928">
      <w:pPr>
        <w:pStyle w:val="NoSpacing"/>
      </w:pPr>
      <w:r w:rsidRPr="00E20928">
        <w:t>New Resident Orientation Classes</w:t>
      </w:r>
    </w:p>
    <w:p w14:paraId="23589EFA" w14:textId="13D14F1E" w:rsidR="003E331B" w:rsidRPr="00E20928" w:rsidRDefault="003E331B" w:rsidP="00E20928">
      <w:pPr>
        <w:pStyle w:val="NoSpacing"/>
      </w:pPr>
      <w:r w:rsidRPr="00E20928">
        <w:t>If you are new to Bay City,</w:t>
      </w:r>
      <w:r w:rsidR="004747F5" w:rsidRPr="00E20928">
        <w:t xml:space="preserve"> </w:t>
      </w:r>
      <w:r w:rsidRPr="00E20928">
        <w:t xml:space="preserve">we recommend signing up for our 1-hour classes on Living in Bay City. Sessions for October are as follows: </w:t>
      </w:r>
    </w:p>
    <w:p w14:paraId="19D7B11E" w14:textId="77777777" w:rsidR="003E331B" w:rsidRPr="00E20928" w:rsidRDefault="003E331B" w:rsidP="00E20928">
      <w:pPr>
        <w:pStyle w:val="NoSpacing"/>
      </w:pPr>
      <w:r w:rsidRPr="00E20928">
        <w:t>Friday</w:t>
      </w:r>
      <w:r w:rsidRPr="00E20928">
        <w:tab/>
        <w:t>October 10</w:t>
      </w:r>
      <w:r w:rsidRPr="00E20928">
        <w:tab/>
        <w:t>5:00 PM</w:t>
      </w:r>
    </w:p>
    <w:p w14:paraId="02B28CA4" w14:textId="77777777" w:rsidR="003E331B" w:rsidRPr="00E20928" w:rsidRDefault="003E331B" w:rsidP="00E20928">
      <w:pPr>
        <w:pStyle w:val="NoSpacing"/>
      </w:pPr>
      <w:r w:rsidRPr="00E20928">
        <w:t>Saturday</w:t>
      </w:r>
      <w:r w:rsidRPr="00E20928">
        <w:tab/>
        <w:t>October 18</w:t>
      </w:r>
      <w:r w:rsidRPr="00E20928">
        <w:tab/>
        <w:t>10:00 PM</w:t>
      </w:r>
    </w:p>
    <w:p w14:paraId="16CA20A9" w14:textId="77777777" w:rsidR="003E331B" w:rsidRPr="00E20928" w:rsidRDefault="003E331B" w:rsidP="00E20928">
      <w:pPr>
        <w:pStyle w:val="NoSpacing"/>
      </w:pPr>
      <w:r w:rsidRPr="00E20928">
        <w:t>Wednesday</w:t>
      </w:r>
      <w:r w:rsidRPr="00E20928">
        <w:tab/>
        <w:t>October 15</w:t>
      </w:r>
      <w:r w:rsidRPr="00E20928">
        <w:tab/>
        <w:t>6:00 PM</w:t>
      </w:r>
    </w:p>
    <w:p w14:paraId="6353A5E6" w14:textId="77777777" w:rsidR="003E331B" w:rsidRPr="00E20928" w:rsidRDefault="003E331B" w:rsidP="00E20928">
      <w:pPr>
        <w:pStyle w:val="NoSpacing"/>
      </w:pPr>
      <w:r w:rsidRPr="00E20928">
        <w:t>Saturday</w:t>
      </w:r>
      <w:r w:rsidRPr="00E20928">
        <w:tab/>
        <w:t>October 25</w:t>
      </w:r>
      <w:r w:rsidRPr="00E20928">
        <w:tab/>
        <w:t>10:00 AM</w:t>
      </w:r>
    </w:p>
    <w:p w14:paraId="1B10435F" w14:textId="77777777" w:rsidR="003E331B" w:rsidRPr="00E20928" w:rsidRDefault="003E331B" w:rsidP="00E20928">
      <w:pPr>
        <w:pStyle w:val="NoSpacing"/>
      </w:pPr>
      <w:r w:rsidRPr="00E20928">
        <w:t>Cooking Classes</w:t>
      </w:r>
    </w:p>
    <w:p w14:paraId="59F54CAE" w14:textId="076A4ECA" w:rsidR="003E331B" w:rsidRPr="00E20928" w:rsidRDefault="003E331B" w:rsidP="00E20928">
      <w:pPr>
        <w:pStyle w:val="NoSpacing"/>
      </w:pPr>
      <w:r w:rsidRPr="00E20928">
        <w:t xml:space="preserve">Learn how to cook </w:t>
      </w:r>
      <w:r w:rsidR="00BD10EF" w:rsidRPr="00E20928">
        <w:t>from Bay City’s finest chefs</w:t>
      </w:r>
      <w:r w:rsidRPr="00E20928">
        <w:t>.</w:t>
      </w:r>
      <w:r w:rsidR="004747F5" w:rsidRPr="00E20928">
        <w:t xml:space="preserve"> </w:t>
      </w:r>
      <w:r w:rsidRPr="00E20928">
        <w:t xml:space="preserve">All classes meet Wednesdays starting October 1 at 7pm in the Community Kitchen. Each workshop is led by a different local chef. </w:t>
      </w:r>
    </w:p>
    <w:p w14:paraId="328B9FC1" w14:textId="77777777" w:rsidR="003E331B" w:rsidRPr="00E20928" w:rsidRDefault="003E331B" w:rsidP="00E20928">
      <w:pPr>
        <w:pStyle w:val="NoSpacing"/>
      </w:pPr>
      <w:r w:rsidRPr="00E20928">
        <w:t>Date</w:t>
      </w:r>
      <w:r w:rsidRPr="00E20928">
        <w:tab/>
        <w:t>Class</w:t>
      </w:r>
      <w:r w:rsidRPr="00E20928">
        <w:tab/>
        <w:t>Chef</w:t>
      </w:r>
      <w:r w:rsidRPr="00E20928">
        <w:tab/>
        <w:t>Class Fee</w:t>
      </w:r>
    </w:p>
    <w:p w14:paraId="317C8236" w14:textId="157979C9" w:rsidR="003E331B" w:rsidRPr="00E20928" w:rsidRDefault="004F0894" w:rsidP="00E20928">
      <w:pPr>
        <w:pStyle w:val="NoSpacing"/>
      </w:pPr>
      <w:r w:rsidRPr="00E20928">
        <w:t>October 1</w:t>
      </w:r>
      <w:r w:rsidRPr="00E20928">
        <w:tab/>
        <w:t>Soups</w:t>
      </w:r>
      <w:r w:rsidRPr="00E20928">
        <w:tab/>
        <w:t>Charles Hanson</w:t>
      </w:r>
      <w:r w:rsidRPr="00E20928">
        <w:tab/>
      </w:r>
      <w:r w:rsidR="003E331B" w:rsidRPr="00E20928">
        <w:t>$25.00</w:t>
      </w:r>
    </w:p>
    <w:p w14:paraId="109C15F4" w14:textId="77777777" w:rsidR="003E331B" w:rsidRPr="00E20928" w:rsidRDefault="003E331B" w:rsidP="00E20928">
      <w:pPr>
        <w:pStyle w:val="NoSpacing"/>
      </w:pPr>
      <w:r w:rsidRPr="00E20928">
        <w:t>October 8</w:t>
      </w:r>
      <w:r w:rsidRPr="00E20928">
        <w:tab/>
        <w:t>Bread Making</w:t>
      </w:r>
      <w:r w:rsidRPr="00E20928">
        <w:tab/>
        <w:t>Dorothy Waters</w:t>
      </w:r>
      <w:r w:rsidRPr="00E20928">
        <w:tab/>
        <w:t>$15.00</w:t>
      </w:r>
    </w:p>
    <w:p w14:paraId="4F02FE4B" w14:textId="77777777" w:rsidR="003E331B" w:rsidRPr="00E20928" w:rsidRDefault="003E331B" w:rsidP="00E20928">
      <w:pPr>
        <w:pStyle w:val="NoSpacing"/>
      </w:pPr>
      <w:r w:rsidRPr="00E20928">
        <w:t>October 15</w:t>
      </w:r>
      <w:r w:rsidRPr="00E20928">
        <w:tab/>
        <w:t>Italian Specialties</w:t>
      </w:r>
      <w:r w:rsidRPr="00E20928">
        <w:tab/>
        <w:t>Georgio Martelli</w:t>
      </w:r>
      <w:r w:rsidRPr="00E20928">
        <w:tab/>
        <w:t>$35.00</w:t>
      </w:r>
    </w:p>
    <w:p w14:paraId="01BB1A2D" w14:textId="77777777" w:rsidR="003E331B" w:rsidRPr="00E20928" w:rsidRDefault="003E331B" w:rsidP="00E20928">
      <w:pPr>
        <w:pStyle w:val="NoSpacing"/>
      </w:pPr>
      <w:r w:rsidRPr="00E20928">
        <w:t>Adult Fitness Class</w:t>
      </w:r>
    </w:p>
    <w:p w14:paraId="01E7EA59" w14:textId="18D45C48" w:rsidR="003E331B" w:rsidRPr="00E20928" w:rsidRDefault="003E331B" w:rsidP="00E20928">
      <w:pPr>
        <w:pStyle w:val="NoSpacing"/>
      </w:pPr>
      <w:r w:rsidRPr="00E20928">
        <w:t xml:space="preserve">Drop by the Community Center every Saturday morning at 8:00 for a free fitness class led by Charlie Wong, local fitness expert. Charlie will lead </w:t>
      </w:r>
      <w:r w:rsidR="00BD10EF" w:rsidRPr="00E20928">
        <w:t xml:space="preserve">the following group exercises: </w:t>
      </w:r>
    </w:p>
    <w:p w14:paraId="3915FC13" w14:textId="77777777" w:rsidR="003E331B" w:rsidRPr="00E20928" w:rsidRDefault="003E331B" w:rsidP="00E20928">
      <w:pPr>
        <w:pStyle w:val="NoSpacing"/>
      </w:pPr>
      <w:r w:rsidRPr="00E20928">
        <w:t>Yoga stretches</w:t>
      </w:r>
    </w:p>
    <w:p w14:paraId="1B744808" w14:textId="77777777" w:rsidR="003E331B" w:rsidRPr="00E20928" w:rsidRDefault="003E331B" w:rsidP="00E20928">
      <w:pPr>
        <w:pStyle w:val="NoSpacing"/>
      </w:pPr>
      <w:r w:rsidRPr="00E20928">
        <w:t>Core strengthening exercises</w:t>
      </w:r>
    </w:p>
    <w:p w14:paraId="56FC12A7" w14:textId="77777777" w:rsidR="003E331B" w:rsidRPr="00E20928" w:rsidRDefault="003E331B" w:rsidP="00E20928">
      <w:pPr>
        <w:pStyle w:val="NoSpacing"/>
      </w:pPr>
      <w:r w:rsidRPr="00E20928">
        <w:t xml:space="preserve">Aerobic work out </w:t>
      </w:r>
    </w:p>
    <w:p w14:paraId="1F646FE7" w14:textId="2DB5E4EF" w:rsidR="006E0E51" w:rsidRPr="00E20928" w:rsidRDefault="006E0E51" w:rsidP="00E20928">
      <w:pPr>
        <w:pStyle w:val="NoSpacing"/>
      </w:pPr>
    </w:p>
    <w:sectPr w:rsidR="006E0E51" w:rsidRPr="00E209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8.45pt;height:8.45pt" o:bullet="t">
        <v:imagedata r:id="rId1" o:title="BD14755_"/>
      </v:shape>
    </w:pict>
  </w:numPicBullet>
  <w:abstractNum w:abstractNumId="0">
    <w:nsid w:val="302074B9"/>
    <w:multiLevelType w:val="hybridMultilevel"/>
    <w:tmpl w:val="75D4DC9C"/>
    <w:lvl w:ilvl="0" w:tplc="6B94A10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attachedTemplate r:id="rId1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31B"/>
    <w:rsid w:val="00144DC7"/>
    <w:rsid w:val="0032363B"/>
    <w:rsid w:val="0035127E"/>
    <w:rsid w:val="00390DD6"/>
    <w:rsid w:val="003E331B"/>
    <w:rsid w:val="004747F5"/>
    <w:rsid w:val="004F0894"/>
    <w:rsid w:val="006E0E51"/>
    <w:rsid w:val="00B66CAD"/>
    <w:rsid w:val="00BD10EF"/>
    <w:rsid w:val="00E20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19EF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63B"/>
  </w:style>
  <w:style w:type="paragraph" w:styleId="Heading1">
    <w:name w:val="heading 1"/>
    <w:basedOn w:val="Normal"/>
    <w:next w:val="Normal"/>
    <w:link w:val="Heading1Char"/>
    <w:uiPriority w:val="9"/>
    <w:qFormat/>
    <w:rsid w:val="0032363B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363B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363B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363B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363B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2363B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363B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363B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363B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link w:val="NoSpacingChar"/>
    <w:uiPriority w:val="1"/>
    <w:qFormat/>
    <w:rsid w:val="0032363B"/>
    <w:pPr>
      <w:spacing w:after="0" w:line="240" w:lineRule="auto"/>
      <w:ind w:firstLine="0"/>
    </w:pPr>
  </w:style>
  <w:style w:type="character" w:customStyle="1" w:styleId="Heading1Char">
    <w:name w:val="Heading 1 Char"/>
    <w:basedOn w:val="DefaultParagraphFont"/>
    <w:link w:val="Heading1"/>
    <w:uiPriority w:val="9"/>
    <w:rsid w:val="0032363B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2363B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363B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363B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363B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363B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363B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363B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363B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2363B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32363B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32363B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11"/>
    <w:qFormat/>
    <w:rsid w:val="0032363B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2363B"/>
    <w:rPr>
      <w:i/>
      <w:iCs/>
      <w:color w:val="808080" w:themeColor="text1" w:themeTint="7F"/>
      <w:spacing w:val="10"/>
      <w:sz w:val="24"/>
      <w:szCs w:val="24"/>
    </w:rPr>
  </w:style>
  <w:style w:type="character" w:styleId="Strong">
    <w:name w:val="Strong"/>
    <w:basedOn w:val="DefaultParagraphFont"/>
    <w:uiPriority w:val="22"/>
    <w:qFormat/>
    <w:rsid w:val="0032363B"/>
    <w:rPr>
      <w:b/>
      <w:bCs/>
      <w:spacing w:val="0"/>
    </w:rPr>
  </w:style>
  <w:style w:type="character" w:styleId="Emphasis">
    <w:name w:val="Emphasis"/>
    <w:uiPriority w:val="20"/>
    <w:qFormat/>
    <w:rsid w:val="0032363B"/>
    <w:rPr>
      <w:b/>
      <w:bCs/>
      <w:i/>
      <w:iCs/>
      <w:color w:val="auto"/>
    </w:rPr>
  </w:style>
  <w:style w:type="character" w:customStyle="1" w:styleId="NoSpacingChar">
    <w:name w:val="No Spacing Char"/>
    <w:basedOn w:val="DefaultParagraphFont"/>
    <w:link w:val="NoSpacing"/>
    <w:uiPriority w:val="1"/>
    <w:rsid w:val="0035127E"/>
  </w:style>
  <w:style w:type="paragraph" w:styleId="ListParagraph">
    <w:name w:val="List Paragraph"/>
    <w:basedOn w:val="Normal"/>
    <w:uiPriority w:val="34"/>
    <w:qFormat/>
    <w:rsid w:val="0032363B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32363B"/>
    <w:rPr>
      <w:color w:val="595959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32363B"/>
    <w:rPr>
      <w:color w:val="595959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363B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363B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Emphasis">
    <w:name w:val="Subtle Emphasis"/>
    <w:uiPriority w:val="19"/>
    <w:qFormat/>
    <w:rsid w:val="0032363B"/>
    <w:rPr>
      <w:i/>
      <w:iCs/>
      <w:color w:val="595959" w:themeColor="text1" w:themeTint="A5"/>
    </w:rPr>
  </w:style>
  <w:style w:type="character" w:styleId="IntenseEmphasis">
    <w:name w:val="Intense Emphasis"/>
    <w:uiPriority w:val="21"/>
    <w:qFormat/>
    <w:rsid w:val="0032363B"/>
    <w:rPr>
      <w:b/>
      <w:bCs/>
      <w:i/>
      <w:iCs/>
      <w:color w:val="auto"/>
      <w:u w:val="single"/>
    </w:rPr>
  </w:style>
  <w:style w:type="character" w:styleId="SubtleReference">
    <w:name w:val="Subtle Reference"/>
    <w:uiPriority w:val="31"/>
    <w:qFormat/>
    <w:rsid w:val="0032363B"/>
    <w:rPr>
      <w:smallCaps/>
    </w:rPr>
  </w:style>
  <w:style w:type="character" w:styleId="IntenseReference">
    <w:name w:val="Intense Reference"/>
    <w:uiPriority w:val="32"/>
    <w:qFormat/>
    <w:rsid w:val="0032363B"/>
    <w:rPr>
      <w:b/>
      <w:bCs/>
      <w:smallCaps/>
      <w:color w:val="auto"/>
    </w:rPr>
  </w:style>
  <w:style w:type="character" w:styleId="BookTitle">
    <w:name w:val="Book Title"/>
    <w:uiPriority w:val="33"/>
    <w:qFormat/>
    <w:rsid w:val="0032363B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2363B"/>
    <w:pPr>
      <w:outlineLvl w:val="9"/>
    </w:pPr>
    <w:rPr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1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12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40" w:line="480" w:lineRule="auto"/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63B"/>
  </w:style>
  <w:style w:type="paragraph" w:styleId="Heading1">
    <w:name w:val="heading 1"/>
    <w:basedOn w:val="Normal"/>
    <w:next w:val="Normal"/>
    <w:link w:val="Heading1Char"/>
    <w:uiPriority w:val="9"/>
    <w:qFormat/>
    <w:rsid w:val="0032363B"/>
    <w:pPr>
      <w:spacing w:before="600" w:after="0" w:line="360" w:lineRule="auto"/>
      <w:ind w:firstLine="0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2363B"/>
    <w:pPr>
      <w:spacing w:before="320" w:after="0" w:line="360" w:lineRule="auto"/>
      <w:ind w:firstLine="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363B"/>
    <w:pPr>
      <w:spacing w:before="320" w:after="0" w:line="360" w:lineRule="auto"/>
      <w:ind w:firstLine="0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363B"/>
    <w:pPr>
      <w:spacing w:before="280" w:after="0" w:line="360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363B"/>
    <w:pPr>
      <w:spacing w:before="280" w:after="0" w:line="360" w:lineRule="auto"/>
      <w:ind w:firstLine="0"/>
      <w:outlineLvl w:val="4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2363B"/>
    <w:pPr>
      <w:spacing w:before="280" w:after="80" w:line="360" w:lineRule="auto"/>
      <w:ind w:firstLine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363B"/>
    <w:pPr>
      <w:spacing w:before="280" w:after="0" w:line="360" w:lineRule="auto"/>
      <w:ind w:firstLine="0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363B"/>
    <w:pPr>
      <w:spacing w:before="280" w:after="0" w:line="360" w:lineRule="auto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363B"/>
    <w:pPr>
      <w:spacing w:before="280" w:after="0" w:line="360" w:lineRule="auto"/>
      <w:ind w:firstLine="0"/>
      <w:outlineLvl w:val="8"/>
    </w:pPr>
    <w:rPr>
      <w:rFonts w:asciiTheme="majorHAnsi" w:eastAsiaTheme="majorEastAsia" w:hAnsiTheme="majorHAnsi" w:cstheme="majorBidi"/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link w:val="NoSpacingChar"/>
    <w:uiPriority w:val="1"/>
    <w:qFormat/>
    <w:rsid w:val="0032363B"/>
    <w:pPr>
      <w:spacing w:after="0" w:line="240" w:lineRule="auto"/>
      <w:ind w:firstLine="0"/>
    </w:pPr>
  </w:style>
  <w:style w:type="character" w:customStyle="1" w:styleId="Heading1Char">
    <w:name w:val="Heading 1 Char"/>
    <w:basedOn w:val="DefaultParagraphFont"/>
    <w:link w:val="Heading1"/>
    <w:uiPriority w:val="9"/>
    <w:rsid w:val="0032363B"/>
    <w:rPr>
      <w:rFonts w:asciiTheme="majorHAnsi" w:eastAsiaTheme="majorEastAsia" w:hAnsiTheme="majorHAnsi" w:cstheme="majorBidi"/>
      <w:b/>
      <w:bCs/>
      <w:i/>
      <w:iC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2363B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363B"/>
    <w:rPr>
      <w:rFonts w:asciiTheme="majorHAnsi" w:eastAsiaTheme="majorEastAsia" w:hAnsiTheme="majorHAnsi" w:cstheme="majorBidi"/>
      <w:b/>
      <w:bCs/>
      <w:i/>
      <w:i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2363B"/>
    <w:rPr>
      <w:rFonts w:asciiTheme="majorHAnsi" w:eastAsiaTheme="majorEastAsia" w:hAnsiTheme="majorHAnsi" w:cstheme="majorBidi"/>
      <w:b/>
      <w:bCs/>
      <w:i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2363B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363B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363B"/>
    <w:rPr>
      <w:rFonts w:asciiTheme="majorHAnsi" w:eastAsiaTheme="majorEastAsia" w:hAnsiTheme="majorHAnsi" w:cstheme="majorBidi"/>
      <w:b/>
      <w:bCs/>
      <w:i/>
      <w:iCs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363B"/>
    <w:rPr>
      <w:rFonts w:asciiTheme="majorHAnsi" w:eastAsiaTheme="majorEastAsia" w:hAnsiTheme="majorHAnsi" w:cstheme="majorBidi"/>
      <w:b/>
      <w:bCs/>
      <w:i/>
      <w:iCs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363B"/>
    <w:rPr>
      <w:rFonts w:asciiTheme="majorHAnsi" w:eastAsiaTheme="majorEastAsia" w:hAnsiTheme="majorHAnsi" w:cstheme="majorBidi"/>
      <w:i/>
      <w:iCs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32363B"/>
    <w:rPr>
      <w:b/>
      <w:bCs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32363B"/>
    <w:pPr>
      <w:spacing w:line="240" w:lineRule="auto"/>
      <w:ind w:firstLine="0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10"/>
    <w:rsid w:val="0032363B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</w:rPr>
  </w:style>
  <w:style w:type="paragraph" w:styleId="Subtitle">
    <w:name w:val="Subtitle"/>
    <w:basedOn w:val="Normal"/>
    <w:next w:val="Normal"/>
    <w:link w:val="SubtitleChar"/>
    <w:uiPriority w:val="11"/>
    <w:qFormat/>
    <w:rsid w:val="0032363B"/>
    <w:pPr>
      <w:spacing w:after="320"/>
      <w:jc w:val="right"/>
    </w:pPr>
    <w:rPr>
      <w:i/>
      <w:iCs/>
      <w:color w:val="808080" w:themeColor="text1" w:themeTint="7F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2363B"/>
    <w:rPr>
      <w:i/>
      <w:iCs/>
      <w:color w:val="808080" w:themeColor="text1" w:themeTint="7F"/>
      <w:spacing w:val="10"/>
      <w:sz w:val="24"/>
      <w:szCs w:val="24"/>
    </w:rPr>
  </w:style>
  <w:style w:type="character" w:styleId="Strong">
    <w:name w:val="Strong"/>
    <w:basedOn w:val="DefaultParagraphFont"/>
    <w:uiPriority w:val="22"/>
    <w:qFormat/>
    <w:rsid w:val="0032363B"/>
    <w:rPr>
      <w:b/>
      <w:bCs/>
      <w:spacing w:val="0"/>
    </w:rPr>
  </w:style>
  <w:style w:type="character" w:styleId="Emphasis">
    <w:name w:val="Emphasis"/>
    <w:uiPriority w:val="20"/>
    <w:qFormat/>
    <w:rsid w:val="0032363B"/>
    <w:rPr>
      <w:b/>
      <w:bCs/>
      <w:i/>
      <w:iCs/>
      <w:color w:val="auto"/>
    </w:rPr>
  </w:style>
  <w:style w:type="character" w:customStyle="1" w:styleId="NoSpacingChar">
    <w:name w:val="No Spacing Char"/>
    <w:basedOn w:val="DefaultParagraphFont"/>
    <w:link w:val="NoSpacing"/>
    <w:uiPriority w:val="1"/>
    <w:rsid w:val="0035127E"/>
  </w:style>
  <w:style w:type="paragraph" w:styleId="ListParagraph">
    <w:name w:val="List Paragraph"/>
    <w:basedOn w:val="Normal"/>
    <w:uiPriority w:val="34"/>
    <w:qFormat/>
    <w:rsid w:val="0032363B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32363B"/>
    <w:rPr>
      <w:color w:val="595959" w:themeColor="text1" w:themeTint="A5"/>
    </w:rPr>
  </w:style>
  <w:style w:type="character" w:customStyle="1" w:styleId="QuoteChar">
    <w:name w:val="Quote Char"/>
    <w:basedOn w:val="DefaultParagraphFont"/>
    <w:link w:val="Quote"/>
    <w:uiPriority w:val="29"/>
    <w:rsid w:val="0032363B"/>
    <w:rPr>
      <w:color w:val="595959" w:themeColor="text1" w:themeTint="A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2363B"/>
    <w:pPr>
      <w:spacing w:before="320" w:after="480" w:line="240" w:lineRule="auto"/>
      <w:ind w:left="720" w:right="720" w:firstLine="0"/>
      <w:jc w:val="center"/>
    </w:pPr>
    <w:rPr>
      <w:rFonts w:asciiTheme="majorHAnsi" w:eastAsiaTheme="majorEastAsia" w:hAnsiTheme="majorHAnsi" w:cstheme="majorBidi"/>
      <w:i/>
      <w:iCs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2363B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Emphasis">
    <w:name w:val="Subtle Emphasis"/>
    <w:uiPriority w:val="19"/>
    <w:qFormat/>
    <w:rsid w:val="0032363B"/>
    <w:rPr>
      <w:i/>
      <w:iCs/>
      <w:color w:val="595959" w:themeColor="text1" w:themeTint="A5"/>
    </w:rPr>
  </w:style>
  <w:style w:type="character" w:styleId="IntenseEmphasis">
    <w:name w:val="Intense Emphasis"/>
    <w:uiPriority w:val="21"/>
    <w:qFormat/>
    <w:rsid w:val="0032363B"/>
    <w:rPr>
      <w:b/>
      <w:bCs/>
      <w:i/>
      <w:iCs/>
      <w:color w:val="auto"/>
      <w:u w:val="single"/>
    </w:rPr>
  </w:style>
  <w:style w:type="character" w:styleId="SubtleReference">
    <w:name w:val="Subtle Reference"/>
    <w:uiPriority w:val="31"/>
    <w:qFormat/>
    <w:rsid w:val="0032363B"/>
    <w:rPr>
      <w:smallCaps/>
    </w:rPr>
  </w:style>
  <w:style w:type="character" w:styleId="IntenseReference">
    <w:name w:val="Intense Reference"/>
    <w:uiPriority w:val="32"/>
    <w:qFormat/>
    <w:rsid w:val="0032363B"/>
    <w:rPr>
      <w:b/>
      <w:bCs/>
      <w:smallCaps/>
      <w:color w:val="auto"/>
    </w:rPr>
  </w:style>
  <w:style w:type="character" w:styleId="BookTitle">
    <w:name w:val="Book Title"/>
    <w:uiPriority w:val="33"/>
    <w:qFormat/>
    <w:rsid w:val="0032363B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2363B"/>
    <w:pPr>
      <w:outlineLvl w:val="9"/>
    </w:pPr>
    <w:rPr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12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12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Name</dc:creator>
  <cp:lastModifiedBy>Your Name</cp:lastModifiedBy>
  <cp:revision>2</cp:revision>
  <cp:lastPrinted>2010-03-05T19:00:00Z</cp:lastPrinted>
  <dcterms:created xsi:type="dcterms:W3CDTF">2010-03-05T19:07:00Z</dcterms:created>
  <dcterms:modified xsi:type="dcterms:W3CDTF">2010-03-05T19:07:00Z</dcterms:modified>
</cp:coreProperties>
</file>